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A3477" w14:textId="77777777" w:rsidR="006A4EE4" w:rsidRDefault="006A4EE4" w:rsidP="006A4EE4">
      <w:pPr>
        <w:pStyle w:val="NoSpacing"/>
      </w:pPr>
      <w:r>
        <w:rPr>
          <w:u w:val="single"/>
        </w:rPr>
        <w:t>William MILLE</w:t>
      </w:r>
      <w:r>
        <w:t xml:space="preserve">    </w:t>
      </w:r>
      <w:proofErr w:type="gramStart"/>
      <w:r>
        <w:t xml:space="preserve">   (</w:t>
      </w:r>
      <w:proofErr w:type="gramEnd"/>
      <w:r>
        <w:t>fl.1470)</w:t>
      </w:r>
    </w:p>
    <w:p w14:paraId="79FB96D0" w14:textId="77777777" w:rsidR="006A4EE4" w:rsidRDefault="006A4EE4" w:rsidP="006A4EE4">
      <w:pPr>
        <w:pStyle w:val="NoSpacing"/>
      </w:pPr>
      <w:r>
        <w:t>of Ramsbury, Wiltshire. Chaplain.</w:t>
      </w:r>
    </w:p>
    <w:p w14:paraId="43D5A4BF" w14:textId="77777777" w:rsidR="006A4EE4" w:rsidRDefault="006A4EE4" w:rsidP="006A4EE4">
      <w:pPr>
        <w:pStyle w:val="NoSpacing"/>
      </w:pPr>
    </w:p>
    <w:p w14:paraId="761DFE89" w14:textId="77777777" w:rsidR="006A4EE4" w:rsidRDefault="006A4EE4" w:rsidP="006A4EE4">
      <w:pPr>
        <w:pStyle w:val="NoSpacing"/>
      </w:pPr>
    </w:p>
    <w:p w14:paraId="77BAD516" w14:textId="77777777" w:rsidR="006A4EE4" w:rsidRDefault="006A4EE4" w:rsidP="006A4EE4">
      <w:pPr>
        <w:pStyle w:val="NoSpacing"/>
        <w:ind w:left="1440" w:hanging="720"/>
      </w:pPr>
      <w:r>
        <w:t>1470</w:t>
      </w:r>
      <w:r>
        <w:tab/>
        <w:t xml:space="preserve">Robert </w:t>
      </w:r>
      <w:proofErr w:type="spellStart"/>
      <w:r>
        <w:t>Estbury</w:t>
      </w:r>
      <w:proofErr w:type="spellEnd"/>
      <w:r>
        <w:t xml:space="preserve"> of Chute, Wiltshire(q.v.), granted a </w:t>
      </w:r>
      <w:proofErr w:type="spellStart"/>
      <w:r>
        <w:t>messuage</w:t>
      </w:r>
      <w:proofErr w:type="spellEnd"/>
      <w:r>
        <w:t xml:space="preserve"> and land in Bradbury Manor to him, William Yorke the elder of London, merchant(q.v.), and John Ewen of </w:t>
      </w:r>
      <w:proofErr w:type="spellStart"/>
      <w:r>
        <w:t>Draycot</w:t>
      </w:r>
      <w:proofErr w:type="spellEnd"/>
      <w:r>
        <w:t xml:space="preserve"> </w:t>
      </w:r>
      <w:proofErr w:type="spellStart"/>
      <w:r>
        <w:t>Foliat</w:t>
      </w:r>
      <w:proofErr w:type="spellEnd"/>
      <w:r>
        <w:t>(q.v.).</w:t>
      </w:r>
    </w:p>
    <w:p w14:paraId="558DAEFE" w14:textId="77777777" w:rsidR="006A4EE4" w:rsidRDefault="006A4EE4" w:rsidP="006A4EE4">
      <w:pPr>
        <w:pStyle w:val="NoSpacing"/>
      </w:pPr>
      <w:r>
        <w:tab/>
      </w:r>
      <w:r>
        <w:tab/>
        <w:t>(V.C.H. vol.9 p.13)</w:t>
      </w:r>
    </w:p>
    <w:p w14:paraId="377F25CF" w14:textId="77777777" w:rsidR="006A4EE4" w:rsidRDefault="006A4EE4" w:rsidP="006A4EE4">
      <w:pPr>
        <w:pStyle w:val="NoSpacing"/>
      </w:pPr>
    </w:p>
    <w:p w14:paraId="23DA4061" w14:textId="77777777" w:rsidR="006A4EE4" w:rsidRDefault="006A4EE4" w:rsidP="006A4EE4">
      <w:pPr>
        <w:pStyle w:val="NoSpacing"/>
      </w:pPr>
    </w:p>
    <w:p w14:paraId="06E49C56" w14:textId="77777777" w:rsidR="006A4EE4" w:rsidRDefault="006A4EE4" w:rsidP="006A4EE4">
      <w:pPr>
        <w:pStyle w:val="NoSpacing"/>
      </w:pPr>
      <w:r>
        <w:t>22 January 2019</w:t>
      </w:r>
    </w:p>
    <w:p w14:paraId="3FB790EC" w14:textId="77777777" w:rsidR="006B2F86" w:rsidRPr="00E71FC3" w:rsidRDefault="006A4E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70527" w14:textId="77777777" w:rsidR="006A4EE4" w:rsidRDefault="006A4EE4" w:rsidP="00E71FC3">
      <w:pPr>
        <w:spacing w:after="0" w:line="240" w:lineRule="auto"/>
      </w:pPr>
      <w:r>
        <w:separator/>
      </w:r>
    </w:p>
  </w:endnote>
  <w:endnote w:type="continuationSeparator" w:id="0">
    <w:p w14:paraId="21052226" w14:textId="77777777" w:rsidR="006A4EE4" w:rsidRDefault="006A4E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E6C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F7AD7" w14:textId="77777777" w:rsidR="006A4EE4" w:rsidRDefault="006A4EE4" w:rsidP="00E71FC3">
      <w:pPr>
        <w:spacing w:after="0" w:line="240" w:lineRule="auto"/>
      </w:pPr>
      <w:r>
        <w:separator/>
      </w:r>
    </w:p>
  </w:footnote>
  <w:footnote w:type="continuationSeparator" w:id="0">
    <w:p w14:paraId="39B834E2" w14:textId="77777777" w:rsidR="006A4EE4" w:rsidRDefault="006A4E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EE4"/>
    <w:rsid w:val="001A7C09"/>
    <w:rsid w:val="00577BD5"/>
    <w:rsid w:val="00656CBA"/>
    <w:rsid w:val="006A1F77"/>
    <w:rsid w:val="006A4EE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C0F75"/>
  <w15:chartTrackingRefBased/>
  <w15:docId w15:val="{B74E4ABD-6B46-4E7A-BEB5-4056E82E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2019-01-22T21:20:00Z</dcterms:created>
  <dcterms:modified xsi:type="dcterms:W3CDTF">2019-01-22T21:21:00Z</dcterms:modified>
</cp:coreProperties>
</file>